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D120" w14:textId="690D1EAE" w:rsidR="006455D3" w:rsidRPr="00743F5F" w:rsidRDefault="006455D3" w:rsidP="006455D3">
      <w:pPr>
        <w:pStyle w:val="Unittitle"/>
      </w:pPr>
      <w:r>
        <w:t xml:space="preserve">6. </w:t>
      </w:r>
      <w:r w:rsidR="00BE1D6F">
        <w:t>Construction m</w:t>
      </w:r>
      <w:r>
        <w:t>easurement principles</w:t>
      </w:r>
    </w:p>
    <w:p w14:paraId="5671833B" w14:textId="0E6D5D1D" w:rsidR="006455D3" w:rsidRPr="00692A45" w:rsidRDefault="006455D3" w:rsidP="006455D3">
      <w:pPr>
        <w:pStyle w:val="Heading1"/>
      </w:pPr>
      <w:r>
        <w:t>Worksheet 5: Scales</w:t>
      </w:r>
      <w:r w:rsidR="006C492E">
        <w:t xml:space="preserve"> (ii)</w:t>
      </w:r>
      <w:r w:rsidRPr="00692A45">
        <w:t xml:space="preserve"> (</w:t>
      </w:r>
      <w:r>
        <w:t>learner</w:t>
      </w:r>
      <w:r w:rsidRPr="00692A45">
        <w:t>)</w:t>
      </w:r>
    </w:p>
    <w:p w14:paraId="3619C885" w14:textId="5BC441E7" w:rsidR="006455D3" w:rsidRDefault="006455D3">
      <w:pPr>
        <w:pStyle w:val="Heading1"/>
      </w:pPr>
    </w:p>
    <w:p w14:paraId="3DA89136" w14:textId="77777777" w:rsidR="006C492E" w:rsidRPr="006B1712" w:rsidRDefault="006C492E" w:rsidP="006C492E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sports field is measured at 175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x 85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>, what scale would you use to represent this and what size would the drawing be?</w:t>
      </w:r>
    </w:p>
    <w:p w14:paraId="06D79ED6" w14:textId="77777777" w:rsidR="006C492E" w:rsidRDefault="006C492E" w:rsidP="006C492E">
      <w:pPr>
        <w:rPr>
          <w:sz w:val="24"/>
        </w:rPr>
      </w:pPr>
    </w:p>
    <w:p w14:paraId="18F51F88" w14:textId="77777777" w:rsidR="006C492E" w:rsidRPr="006B1712" w:rsidRDefault="006C492E" w:rsidP="006C492E">
      <w:pPr>
        <w:rPr>
          <w:sz w:val="24"/>
        </w:rPr>
      </w:pPr>
    </w:p>
    <w:p w14:paraId="0EC76932" w14:textId="77777777" w:rsidR="006C492E" w:rsidRPr="006B1712" w:rsidRDefault="006C492E" w:rsidP="006C492E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131B4CE7" w14:textId="77777777" w:rsidR="006C492E" w:rsidRPr="006B1712" w:rsidRDefault="006C492E" w:rsidP="006C492E">
      <w:pPr>
        <w:rPr>
          <w:sz w:val="24"/>
        </w:rPr>
      </w:pPr>
    </w:p>
    <w:p w14:paraId="1961F411" w14:textId="77777777" w:rsidR="006C492E" w:rsidRPr="006B1712" w:rsidRDefault="006C492E" w:rsidP="006C492E">
      <w:pPr>
        <w:rPr>
          <w:sz w:val="24"/>
        </w:rPr>
      </w:pPr>
    </w:p>
    <w:p w14:paraId="5DDCE1DA" w14:textId="77777777" w:rsidR="006C492E" w:rsidRPr="006B1712" w:rsidRDefault="006C492E" w:rsidP="006C492E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socket outlet is fitted at a distance of 1.2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7DD15271" w14:textId="77777777" w:rsidR="006C492E" w:rsidRPr="006B1712" w:rsidRDefault="006C492E" w:rsidP="006C492E">
      <w:pPr>
        <w:rPr>
          <w:sz w:val="24"/>
        </w:rPr>
      </w:pPr>
    </w:p>
    <w:p w14:paraId="6254A89E" w14:textId="77777777" w:rsidR="006C492E" w:rsidRPr="006B1712" w:rsidRDefault="006C492E" w:rsidP="006C492E">
      <w:pPr>
        <w:rPr>
          <w:sz w:val="24"/>
        </w:rPr>
      </w:pPr>
    </w:p>
    <w:p w14:paraId="64D5A112" w14:textId="77777777" w:rsidR="006C492E" w:rsidRPr="006B1712" w:rsidRDefault="006C492E" w:rsidP="006C492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component is shown on an exploded drawing produced at 5:1</w:t>
      </w:r>
      <w:r>
        <w:rPr>
          <w:rFonts w:ascii="Arial" w:hAnsi="Arial" w:cs="Arial"/>
        </w:rPr>
        <w:t>. O</w:t>
      </w:r>
      <w:r w:rsidRPr="006B1712">
        <w:rPr>
          <w:rFonts w:ascii="Arial" w:hAnsi="Arial" w:cs="Arial"/>
        </w:rPr>
        <w:t>n the drawing the component has a diameter of 18mm, what would its actual size be?</w:t>
      </w:r>
    </w:p>
    <w:p w14:paraId="72910A0D" w14:textId="77777777" w:rsidR="006C492E" w:rsidRPr="006B1712" w:rsidRDefault="006C492E" w:rsidP="006C492E">
      <w:pPr>
        <w:pStyle w:val="ListParagraph"/>
        <w:ind w:left="930"/>
        <w:rPr>
          <w:rFonts w:ascii="Arial" w:hAnsi="Arial" w:cs="Arial"/>
        </w:rPr>
      </w:pPr>
    </w:p>
    <w:p w14:paraId="413B7EBF" w14:textId="77777777" w:rsidR="006C492E" w:rsidRPr="006B1712" w:rsidRDefault="006C492E" w:rsidP="006C492E">
      <w:pPr>
        <w:rPr>
          <w:sz w:val="24"/>
        </w:rPr>
      </w:pPr>
    </w:p>
    <w:p w14:paraId="227A4021" w14:textId="77777777" w:rsidR="006C492E" w:rsidRPr="006B1712" w:rsidRDefault="006C492E" w:rsidP="006C492E">
      <w:pPr>
        <w:rPr>
          <w:sz w:val="24"/>
        </w:rPr>
      </w:pPr>
    </w:p>
    <w:p w14:paraId="46FAE431" w14:textId="77777777" w:rsidR="006C492E" w:rsidRPr="006B1712" w:rsidRDefault="006C492E" w:rsidP="006C492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meeting room is measured at 150mm x 120mm on a drawing produced at a scale of 1:50, allowing for a door 900mm wide</w:t>
      </w:r>
      <w:r>
        <w:rPr>
          <w:rFonts w:ascii="Arial" w:hAnsi="Arial" w:cs="Arial"/>
        </w:rPr>
        <w:t>. H</w:t>
      </w:r>
      <w:r w:rsidRPr="006B1712">
        <w:rPr>
          <w:rFonts w:ascii="Arial" w:hAnsi="Arial" w:cs="Arial"/>
        </w:rPr>
        <w:t>ow much skirting would be required to go around the entire room?</w:t>
      </w:r>
    </w:p>
    <w:p w14:paraId="2241DC84" w14:textId="77777777" w:rsidR="006455D3" w:rsidRDefault="006455D3" w:rsidP="004979DF">
      <w:pPr>
        <w:pStyle w:val="ListParagraph"/>
        <w:ind w:left="930"/>
        <w:rPr>
          <w:rFonts w:ascii="Arial" w:hAnsi="Arial" w:cs="Arial"/>
          <w:sz w:val="32"/>
          <w:szCs w:val="32"/>
        </w:rPr>
      </w:pPr>
    </w:p>
    <w:p w14:paraId="53B567A7" w14:textId="77777777" w:rsidR="006455D3" w:rsidRPr="004979DF" w:rsidRDefault="006455D3" w:rsidP="004979DF">
      <w:pPr>
        <w:pStyle w:val="ListParagraph"/>
        <w:ind w:left="930"/>
        <w:rPr>
          <w:rFonts w:ascii="Arial" w:hAnsi="Arial" w:cs="Arial"/>
          <w:b/>
          <w:bCs/>
          <w:color w:val="FF0000"/>
          <w:sz w:val="32"/>
          <w:szCs w:val="32"/>
        </w:rPr>
      </w:pPr>
    </w:p>
    <w:p w14:paraId="5B8F666F" w14:textId="77777777" w:rsidR="00474F67" w:rsidRDefault="00474F67" w:rsidP="00474F67">
      <w:pPr>
        <w:rPr>
          <w:rFonts w:cs="Arial"/>
          <w:szCs w:val="22"/>
        </w:rPr>
      </w:pPr>
    </w:p>
    <w:p w14:paraId="2759A9B6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1F2EC" w14:textId="77777777" w:rsidR="00010FD9" w:rsidRDefault="00010FD9">
      <w:pPr>
        <w:spacing w:before="0" w:after="0"/>
      </w:pPr>
      <w:r>
        <w:separator/>
      </w:r>
    </w:p>
  </w:endnote>
  <w:endnote w:type="continuationSeparator" w:id="0">
    <w:p w14:paraId="6F2F42D2" w14:textId="77777777" w:rsidR="00010FD9" w:rsidRDefault="00010F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5A4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1C0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E8075B" wp14:editId="326F25D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99CE3D" w14:textId="65329EE1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33D4D" w:rsidRPr="00133D4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789DF0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807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7099CE3D" w14:textId="65329EE1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33D4D" w:rsidRPr="00133D4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789DF0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0CA092" wp14:editId="1878E29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483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BECE1" w14:textId="77777777" w:rsidR="00010FD9" w:rsidRDefault="00010FD9">
      <w:pPr>
        <w:spacing w:before="0" w:after="0"/>
      </w:pPr>
      <w:r>
        <w:separator/>
      </w:r>
    </w:p>
  </w:footnote>
  <w:footnote w:type="continuationSeparator" w:id="0">
    <w:p w14:paraId="2B89C075" w14:textId="77777777" w:rsidR="00010FD9" w:rsidRDefault="00010F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0F5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F97E" w14:textId="77777777" w:rsidR="00141C06" w:rsidRPr="00C60280" w:rsidRDefault="00141C06" w:rsidP="00141C0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488C6558" wp14:editId="4D18BB4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61B71ACF" w14:textId="77777777" w:rsidR="00141C06" w:rsidRPr="00F03E33" w:rsidRDefault="00141C06" w:rsidP="00141C0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48D4A818" wp14:editId="214187B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0E423E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7B4BB408" w14:textId="027A2BE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A9E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730177">
    <w:abstractNumId w:val="4"/>
  </w:num>
  <w:num w:numId="2" w16cid:durableId="1019896717">
    <w:abstractNumId w:val="14"/>
  </w:num>
  <w:num w:numId="3" w16cid:durableId="711347404">
    <w:abstractNumId w:val="22"/>
  </w:num>
  <w:num w:numId="4" w16cid:durableId="2142110190">
    <w:abstractNumId w:val="16"/>
  </w:num>
  <w:num w:numId="5" w16cid:durableId="1869180340">
    <w:abstractNumId w:val="7"/>
  </w:num>
  <w:num w:numId="6" w16cid:durableId="1201094821">
    <w:abstractNumId w:val="15"/>
  </w:num>
  <w:num w:numId="7" w16cid:durableId="1983801539">
    <w:abstractNumId w:val="7"/>
  </w:num>
  <w:num w:numId="8" w16cid:durableId="550113395">
    <w:abstractNumId w:val="1"/>
  </w:num>
  <w:num w:numId="9" w16cid:durableId="217087098">
    <w:abstractNumId w:val="7"/>
    <w:lvlOverride w:ilvl="0">
      <w:startOverride w:val="1"/>
    </w:lvlOverride>
  </w:num>
  <w:num w:numId="10" w16cid:durableId="297104005">
    <w:abstractNumId w:val="17"/>
  </w:num>
  <w:num w:numId="11" w16cid:durableId="1123616205">
    <w:abstractNumId w:val="13"/>
  </w:num>
  <w:num w:numId="12" w16cid:durableId="318384139">
    <w:abstractNumId w:val="5"/>
  </w:num>
  <w:num w:numId="13" w16cid:durableId="783695863">
    <w:abstractNumId w:val="12"/>
  </w:num>
  <w:num w:numId="14" w16cid:durableId="523135526">
    <w:abstractNumId w:val="19"/>
  </w:num>
  <w:num w:numId="15" w16cid:durableId="1765613412">
    <w:abstractNumId w:val="10"/>
  </w:num>
  <w:num w:numId="16" w16cid:durableId="144011354">
    <w:abstractNumId w:val="6"/>
  </w:num>
  <w:num w:numId="17" w16cid:durableId="879899260">
    <w:abstractNumId w:val="24"/>
  </w:num>
  <w:num w:numId="18" w16cid:durableId="1374496511">
    <w:abstractNumId w:val="25"/>
  </w:num>
  <w:num w:numId="19" w16cid:durableId="630213510">
    <w:abstractNumId w:val="3"/>
  </w:num>
  <w:num w:numId="20" w16cid:durableId="1611627350">
    <w:abstractNumId w:val="2"/>
  </w:num>
  <w:num w:numId="21" w16cid:durableId="1182203990">
    <w:abstractNumId w:val="8"/>
  </w:num>
  <w:num w:numId="22" w16cid:durableId="1060790023">
    <w:abstractNumId w:val="8"/>
    <w:lvlOverride w:ilvl="0">
      <w:startOverride w:val="1"/>
    </w:lvlOverride>
  </w:num>
  <w:num w:numId="23" w16cid:durableId="1734084617">
    <w:abstractNumId w:val="23"/>
  </w:num>
  <w:num w:numId="24" w16cid:durableId="429468805">
    <w:abstractNumId w:val="8"/>
    <w:lvlOverride w:ilvl="0">
      <w:startOverride w:val="1"/>
    </w:lvlOverride>
  </w:num>
  <w:num w:numId="25" w16cid:durableId="244535461">
    <w:abstractNumId w:val="8"/>
    <w:lvlOverride w:ilvl="0">
      <w:startOverride w:val="1"/>
    </w:lvlOverride>
  </w:num>
  <w:num w:numId="26" w16cid:durableId="17128973">
    <w:abstractNumId w:val="9"/>
  </w:num>
  <w:num w:numId="27" w16cid:durableId="2068256441">
    <w:abstractNumId w:val="20"/>
  </w:num>
  <w:num w:numId="28" w16cid:durableId="708382038">
    <w:abstractNumId w:val="8"/>
    <w:lvlOverride w:ilvl="0">
      <w:startOverride w:val="1"/>
    </w:lvlOverride>
  </w:num>
  <w:num w:numId="29" w16cid:durableId="861699914">
    <w:abstractNumId w:val="21"/>
  </w:num>
  <w:num w:numId="30" w16cid:durableId="1829394144">
    <w:abstractNumId w:val="8"/>
  </w:num>
  <w:num w:numId="31" w16cid:durableId="495919392">
    <w:abstractNumId w:val="8"/>
    <w:lvlOverride w:ilvl="0">
      <w:startOverride w:val="1"/>
    </w:lvlOverride>
  </w:num>
  <w:num w:numId="32" w16cid:durableId="245386809">
    <w:abstractNumId w:val="8"/>
    <w:lvlOverride w:ilvl="0">
      <w:startOverride w:val="1"/>
    </w:lvlOverride>
  </w:num>
  <w:num w:numId="33" w16cid:durableId="1770272811">
    <w:abstractNumId w:val="0"/>
  </w:num>
  <w:num w:numId="34" w16cid:durableId="515733464">
    <w:abstractNumId w:val="11"/>
  </w:num>
  <w:num w:numId="35" w16cid:durableId="14821171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5D3"/>
    <w:rsid w:val="00002DC1"/>
    <w:rsid w:val="000033BD"/>
    <w:rsid w:val="00010FD9"/>
    <w:rsid w:val="0007243A"/>
    <w:rsid w:val="00082C62"/>
    <w:rsid w:val="000B231F"/>
    <w:rsid w:val="000C1804"/>
    <w:rsid w:val="000E194B"/>
    <w:rsid w:val="00110217"/>
    <w:rsid w:val="00133D4D"/>
    <w:rsid w:val="00141C06"/>
    <w:rsid w:val="00152AC3"/>
    <w:rsid w:val="00156AF3"/>
    <w:rsid w:val="0019491D"/>
    <w:rsid w:val="001F74AD"/>
    <w:rsid w:val="002D07A8"/>
    <w:rsid w:val="003405EA"/>
    <w:rsid w:val="003916EC"/>
    <w:rsid w:val="003D200D"/>
    <w:rsid w:val="003F7F14"/>
    <w:rsid w:val="00404B31"/>
    <w:rsid w:val="00474F67"/>
    <w:rsid w:val="0048500D"/>
    <w:rsid w:val="00524E1B"/>
    <w:rsid w:val="006124C0"/>
    <w:rsid w:val="006135C0"/>
    <w:rsid w:val="0064344C"/>
    <w:rsid w:val="006455D3"/>
    <w:rsid w:val="006642FD"/>
    <w:rsid w:val="006807B0"/>
    <w:rsid w:val="00691B95"/>
    <w:rsid w:val="006B798A"/>
    <w:rsid w:val="006C492E"/>
    <w:rsid w:val="006D3AA3"/>
    <w:rsid w:val="006D4994"/>
    <w:rsid w:val="006E1028"/>
    <w:rsid w:val="006E19C2"/>
    <w:rsid w:val="006F7BAF"/>
    <w:rsid w:val="00797FA7"/>
    <w:rsid w:val="007F7D88"/>
    <w:rsid w:val="008C1F1C"/>
    <w:rsid w:val="008D47A6"/>
    <w:rsid w:val="00983DD8"/>
    <w:rsid w:val="00994DE0"/>
    <w:rsid w:val="009975A0"/>
    <w:rsid w:val="009C5C6E"/>
    <w:rsid w:val="00A2454C"/>
    <w:rsid w:val="00AE245C"/>
    <w:rsid w:val="00B00F1A"/>
    <w:rsid w:val="00B054EC"/>
    <w:rsid w:val="00B634AC"/>
    <w:rsid w:val="00BE1D6F"/>
    <w:rsid w:val="00BE2C21"/>
    <w:rsid w:val="00C01D20"/>
    <w:rsid w:val="00C06474"/>
    <w:rsid w:val="00C202BF"/>
    <w:rsid w:val="00C858D7"/>
    <w:rsid w:val="00C92F19"/>
    <w:rsid w:val="00CB214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1AAE58"/>
  <w15:docId w15:val="{90EE32E7-9DD9-4926-AD21-AAF19FA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5D3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133D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BCEB2-70C2-4E28-B93D-60EB1BCE7C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2416C-DFB1-4D46-86A3-C51612AE52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49C1D8-2A0D-46C5-9250-4330617A0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3</TotalTime>
  <Pages>1</Pages>
  <Words>173</Words>
  <Characters>647</Characters>
  <Application>Microsoft Office Word</Application>
  <DocSecurity>0</DocSecurity>
  <Lines>43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2021-06-11T13:45:00Z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